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Gwynedd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Gwynedd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Gwynedd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Gwynedd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Gwynedd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Gwynedd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44.4% </w:t>
      </w:r>
      <w:r w:rsidRPr="004747BF">
        <w:rPr>
          <w:rFonts w:ascii="Libre Franklin Light" w:eastAsia="Times New Roman" w:hAnsi="Libre Franklin Light" w:cs="Calibri Light"/>
        </w:rPr>
        <w:t xml:space="preserve">of those respondents classified as PGSI 8+ in Gwynedd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Gwynedd is estimated to be </w:t>
      </w:r>
      <w:r w:rsidRPr="00773DF7">
        <w:rPr>
          <w:rFonts w:ascii="Libre Franklin Light" w:eastAsia="Times New Roman" w:hAnsi="Libre Franklin Light" w:cs="Calibri Light"/>
          <w:b/>
          <w:bCs/>
          <w:color w:val="C45911" w:themeColor="accent2" w:themeShade="BF"/>
        </w:rPr>
        <w:t xml:space="preserve">£1,689,251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Gwynedd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Gwynedd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Gwynedd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Gwynedd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wyned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Gwynedd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wyned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Gwynedd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Gwynedd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wyned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Gwynedd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34.4%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Gwynedd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Gwynedd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Gwynedd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Gwynedd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Gwynedd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£1,689,251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Gwynedd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£27,515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£569,028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£40,763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£11,465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£21,019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£1,019,461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£1,689,251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Gwynedd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Gwynedd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Gwynedd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Gwynedd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Gwynedd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Gwynedd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Gwynedd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Gwynedd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Gwynedd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Gwynedd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Gwynedd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Gwynedd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B9019C1-BD1C-483D-9739-4829BFE1BF5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